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D66A8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CHAMBIR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1E80357" w14:textId="0C878469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Kendal.</w:t>
      </w:r>
    </w:p>
    <w:p w14:paraId="2CD4DEF3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9C88C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F8C82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238E3590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1A9A317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03E271AA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2F451A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AAEB8" w14:textId="77777777" w:rsidR="00162FAF" w:rsidRDefault="00162FAF" w:rsidP="00162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25B178C9" w14:textId="568D8C21" w:rsidR="00BA00AB" w:rsidRPr="00162FA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62F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11FB5" w14:textId="77777777" w:rsidR="00162FAF" w:rsidRDefault="00162FAF" w:rsidP="009139A6">
      <w:r>
        <w:separator/>
      </w:r>
    </w:p>
  </w:endnote>
  <w:endnote w:type="continuationSeparator" w:id="0">
    <w:p w14:paraId="719C0EE7" w14:textId="77777777" w:rsidR="00162FAF" w:rsidRDefault="00162F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3BA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AB4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CC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38D90" w14:textId="77777777" w:rsidR="00162FAF" w:rsidRDefault="00162FAF" w:rsidP="009139A6">
      <w:r>
        <w:separator/>
      </w:r>
    </w:p>
  </w:footnote>
  <w:footnote w:type="continuationSeparator" w:id="0">
    <w:p w14:paraId="328D826C" w14:textId="77777777" w:rsidR="00162FAF" w:rsidRDefault="00162F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C6D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485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796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FAF"/>
    <w:rsid w:val="000666E0"/>
    <w:rsid w:val="00162FAF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C8647"/>
  <w15:chartTrackingRefBased/>
  <w15:docId w15:val="{37068504-14CB-420A-8371-57468EEC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2021-04-09T15:26:00Z</dcterms:created>
  <dcterms:modified xsi:type="dcterms:W3CDTF">2021-04-09T15:29:00Z</dcterms:modified>
</cp:coreProperties>
</file>